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0FE6" w14:textId="77777777" w:rsidR="00E475A4" w:rsidRDefault="00E475A4" w:rsidP="00E47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PAKKE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721CDD6" w14:textId="77777777" w:rsidR="00E475A4" w:rsidRDefault="00E475A4" w:rsidP="00E475A4">
      <w:pPr>
        <w:pStyle w:val="NoSpacing"/>
        <w:rPr>
          <w:rFonts w:cs="Times New Roman"/>
          <w:szCs w:val="24"/>
        </w:rPr>
      </w:pPr>
    </w:p>
    <w:p w14:paraId="56E25811" w14:textId="77777777" w:rsidR="00E475A4" w:rsidRDefault="00E475A4" w:rsidP="00E475A4">
      <w:pPr>
        <w:pStyle w:val="NoSpacing"/>
        <w:rPr>
          <w:rFonts w:cs="Times New Roman"/>
          <w:szCs w:val="24"/>
        </w:rPr>
      </w:pPr>
    </w:p>
    <w:p w14:paraId="44596F66" w14:textId="77777777" w:rsidR="00E475A4" w:rsidRDefault="00E475A4" w:rsidP="00E47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account as receiver against William </w:t>
      </w:r>
      <w:proofErr w:type="spellStart"/>
      <w:r>
        <w:rPr>
          <w:rFonts w:cs="Times New Roman"/>
          <w:szCs w:val="24"/>
        </w:rPr>
        <w:t>Felgate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Sproughton</w:t>
      </w:r>
      <w:proofErr w:type="spellEnd"/>
      <w:r>
        <w:rPr>
          <w:rFonts w:cs="Times New Roman"/>
          <w:szCs w:val="24"/>
        </w:rPr>
        <w:t>,</w:t>
      </w:r>
    </w:p>
    <w:p w14:paraId="3613731F" w14:textId="77777777" w:rsidR="00E475A4" w:rsidRDefault="00E475A4" w:rsidP="00E47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Suffolk(q.v.).</w:t>
      </w:r>
    </w:p>
    <w:p w14:paraId="233448A6" w14:textId="77777777" w:rsidR="00E475A4" w:rsidRPr="00CF6CAB" w:rsidRDefault="00E475A4" w:rsidP="00E475A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27D3E0B9" w14:textId="77777777" w:rsidR="00E475A4" w:rsidRDefault="00E475A4" w:rsidP="00E475A4">
      <w:pPr>
        <w:pStyle w:val="NoSpacing"/>
        <w:rPr>
          <w:rFonts w:cs="Times New Roman"/>
          <w:szCs w:val="24"/>
        </w:rPr>
      </w:pPr>
    </w:p>
    <w:p w14:paraId="0660D993" w14:textId="77777777" w:rsidR="00E475A4" w:rsidRDefault="00E475A4" w:rsidP="00E475A4">
      <w:pPr>
        <w:pStyle w:val="NoSpacing"/>
        <w:rPr>
          <w:rFonts w:cs="Times New Roman"/>
          <w:szCs w:val="24"/>
        </w:rPr>
      </w:pPr>
    </w:p>
    <w:p w14:paraId="4C879100" w14:textId="77777777" w:rsidR="00E475A4" w:rsidRDefault="00E475A4" w:rsidP="00E47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2022</w:t>
      </w:r>
    </w:p>
    <w:p w14:paraId="7BEAE5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BFED" w14:textId="77777777" w:rsidR="00E475A4" w:rsidRDefault="00E475A4" w:rsidP="009139A6">
      <w:r>
        <w:separator/>
      </w:r>
    </w:p>
  </w:endnote>
  <w:endnote w:type="continuationSeparator" w:id="0">
    <w:p w14:paraId="3756B339" w14:textId="77777777" w:rsidR="00E475A4" w:rsidRDefault="00E475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EC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17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63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8E52" w14:textId="77777777" w:rsidR="00E475A4" w:rsidRDefault="00E475A4" w:rsidP="009139A6">
      <w:r>
        <w:separator/>
      </w:r>
    </w:p>
  </w:footnote>
  <w:footnote w:type="continuationSeparator" w:id="0">
    <w:p w14:paraId="4AF40729" w14:textId="77777777" w:rsidR="00E475A4" w:rsidRDefault="00E475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E7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81B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74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A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75A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7959E"/>
  <w15:chartTrackingRefBased/>
  <w15:docId w15:val="{32504F41-CD9E-4A57-9A1E-5647659D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7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2022-11-18T20:34:00Z</dcterms:created>
  <dcterms:modified xsi:type="dcterms:W3CDTF">2022-11-18T20:34:00Z</dcterms:modified>
</cp:coreProperties>
</file>